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FA" w:rsidRDefault="007749FA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6</w:t>
      </w:r>
    </w:p>
    <w:p w:rsidR="007749FA" w:rsidRDefault="007749FA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7749FA" w:rsidRPr="000C0D75" w:rsidRDefault="007749FA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7749FA" w:rsidRDefault="007749FA" w:rsidP="006561AF">
      <w:pPr>
        <w:tabs>
          <w:tab w:val="left" w:pos="6521"/>
        </w:tabs>
        <w:ind w:left="5670"/>
      </w:pPr>
    </w:p>
    <w:p w:rsidR="007749FA" w:rsidRDefault="007749FA" w:rsidP="006561AF">
      <w:pPr>
        <w:tabs>
          <w:tab w:val="left" w:pos="6521"/>
        </w:tabs>
        <w:ind w:left="5670"/>
      </w:pPr>
    </w:p>
    <w:p w:rsidR="007749FA" w:rsidRPr="000941D1" w:rsidRDefault="007749FA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7749FA" w:rsidRPr="0035020C" w:rsidRDefault="007749FA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749FA" w:rsidRDefault="007749F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7749FA" w:rsidRPr="008B481F" w:rsidRDefault="007749F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7749FA" w:rsidRPr="00076B0D" w:rsidRDefault="007749FA" w:rsidP="00304C91">
      <w:r w:rsidRPr="00076B0D">
        <w:t xml:space="preserve">_____________________________________________________________________________, </w:t>
      </w:r>
    </w:p>
    <w:p w:rsidR="007749FA" w:rsidRDefault="007749F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7749FA" w:rsidRDefault="007749F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7749FA" w:rsidRPr="008B481F" w:rsidRDefault="007749FA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7749FA" w:rsidRPr="006D577A" w:rsidRDefault="007749FA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7749FA" w:rsidRPr="008B481F" w:rsidRDefault="007749F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7749FA" w:rsidRPr="008B481F" w:rsidRDefault="007749F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7749FA" w:rsidRPr="006D577A" w:rsidRDefault="007749F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7749FA" w:rsidRDefault="007749F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7749FA" w:rsidRPr="008B481F" w:rsidRDefault="007749F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7749FA" w:rsidRPr="008B481F" w:rsidRDefault="007749F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7749FA" w:rsidRPr="008B481F" w:rsidRDefault="007749F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7749FA" w:rsidRPr="008B481F" w:rsidRDefault="007749F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7749FA" w:rsidRPr="008B481F" w:rsidRDefault="007749F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749FA" w:rsidRDefault="007749F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7749FA" w:rsidRPr="00016673" w:rsidRDefault="007749F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7749FA" w:rsidRPr="008B481F" w:rsidRDefault="007749F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7749FA" w:rsidRPr="008B481F" w:rsidRDefault="007749F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7749FA" w:rsidRPr="008B481F" w:rsidRDefault="007749F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7749FA" w:rsidRPr="008B481F" w:rsidRDefault="007749F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7749FA" w:rsidRPr="008B481F" w:rsidRDefault="007749FA" w:rsidP="00D55255">
      <w:pPr>
        <w:rPr>
          <w:sz w:val="16"/>
          <w:szCs w:val="16"/>
        </w:rPr>
      </w:pPr>
    </w:p>
    <w:p w:rsidR="007749FA" w:rsidRPr="008B481F" w:rsidRDefault="007749F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7749FA" w:rsidRPr="008B481F" w:rsidRDefault="007749F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7749FA" w:rsidRPr="008B481F" w:rsidRDefault="007749F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749FA" w:rsidRPr="002F14F3" w:rsidRDefault="007749F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749FA" w:rsidRPr="008B481F" w:rsidRDefault="007749FA" w:rsidP="00D72657">
      <w:pPr>
        <w:autoSpaceDE w:val="0"/>
        <w:autoSpaceDN w:val="0"/>
        <w:adjustRightInd w:val="0"/>
      </w:pPr>
    </w:p>
    <w:p w:rsidR="007749FA" w:rsidRPr="008B481F" w:rsidRDefault="007749F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749FA" w:rsidRPr="002F14F3" w:rsidRDefault="007749F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749FA" w:rsidRPr="008B481F" w:rsidRDefault="007749FA" w:rsidP="00D72657">
      <w:pPr>
        <w:autoSpaceDE w:val="0"/>
        <w:autoSpaceDN w:val="0"/>
        <w:adjustRightInd w:val="0"/>
      </w:pPr>
    </w:p>
    <w:p w:rsidR="007749FA" w:rsidRPr="008B481F" w:rsidRDefault="007749FA" w:rsidP="00D72657">
      <w:pPr>
        <w:rPr>
          <w:bCs/>
        </w:rPr>
      </w:pPr>
    </w:p>
    <w:p w:rsidR="007749FA" w:rsidRPr="008B481F" w:rsidRDefault="007749FA" w:rsidP="00D72657">
      <w:pPr>
        <w:autoSpaceDE w:val="0"/>
        <w:autoSpaceDN w:val="0"/>
        <w:adjustRightInd w:val="0"/>
        <w:rPr>
          <w:iCs/>
          <w:spacing w:val="-2"/>
        </w:rPr>
      </w:pPr>
    </w:p>
    <w:p w:rsidR="007749FA" w:rsidRPr="008B481F" w:rsidRDefault="007749F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7749FA" w:rsidRPr="008B481F" w:rsidRDefault="007749FA" w:rsidP="00D72657"/>
    <w:p w:rsidR="007749FA" w:rsidRDefault="007749FA"/>
    <w:sectPr w:rsidR="007749F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9FA" w:rsidRDefault="007749FA">
      <w:r>
        <w:separator/>
      </w:r>
    </w:p>
  </w:endnote>
  <w:endnote w:type="continuationSeparator" w:id="0">
    <w:p w:rsidR="007749FA" w:rsidRDefault="00774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9FA" w:rsidRDefault="007749FA">
      <w:r>
        <w:separator/>
      </w:r>
    </w:p>
  </w:footnote>
  <w:footnote w:type="continuationSeparator" w:id="0">
    <w:p w:rsidR="007749FA" w:rsidRDefault="007749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3E59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67DE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49FA"/>
    <w:rsid w:val="00775750"/>
    <w:rsid w:val="00780BF0"/>
    <w:rsid w:val="007B2B56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B1210"/>
    <w:rsid w:val="00D55255"/>
    <w:rsid w:val="00D72657"/>
    <w:rsid w:val="00DF29AA"/>
    <w:rsid w:val="00DF3733"/>
    <w:rsid w:val="00E16048"/>
    <w:rsid w:val="00E445AC"/>
    <w:rsid w:val="00E733BE"/>
    <w:rsid w:val="00ED6F3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13E5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601</Words>
  <Characters>3430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22</cp:revision>
  <cp:lastPrinted>2013-02-07T07:22:00Z</cp:lastPrinted>
  <dcterms:created xsi:type="dcterms:W3CDTF">2013-03-20T15:52:00Z</dcterms:created>
  <dcterms:modified xsi:type="dcterms:W3CDTF">2013-04-26T11:57:00Z</dcterms:modified>
</cp:coreProperties>
</file>